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18DD6" w14:textId="1FF67FD7" w:rsidR="00DC2AB4" w:rsidRPr="00DC2AB4" w:rsidRDefault="00BD08B5" w:rsidP="00DC2AB4">
      <w:pPr>
        <w:pStyle w:val="Standard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Załącznik nr 2 </w:t>
      </w:r>
      <w:r w:rsidR="00116B5C">
        <w:rPr>
          <w:rFonts w:asciiTheme="minorHAnsi" w:hAnsiTheme="minorHAnsi" w:cstheme="minorHAnsi"/>
          <w:i/>
        </w:rPr>
        <w:t xml:space="preserve"> do Regulaminu</w:t>
      </w:r>
    </w:p>
    <w:p w14:paraId="023175D0" w14:textId="158FAF9A" w:rsidR="00DC2AB4" w:rsidRPr="00DC2AB4" w:rsidRDefault="00DC2AB4" w:rsidP="00DC2AB4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C2AB4">
        <w:rPr>
          <w:rFonts w:asciiTheme="minorHAnsi" w:hAnsiTheme="minorHAnsi" w:cstheme="minorHAnsi"/>
          <w:b/>
          <w:bCs/>
          <w:sz w:val="24"/>
          <w:szCs w:val="24"/>
        </w:rPr>
        <w:t>FORMULARZ REKRUTACYJNY</w:t>
      </w:r>
      <w:r w:rsidR="00BD08B5">
        <w:rPr>
          <w:rFonts w:asciiTheme="minorHAnsi" w:hAnsiTheme="minorHAnsi" w:cstheme="minorHAnsi"/>
          <w:b/>
          <w:bCs/>
          <w:sz w:val="24"/>
          <w:szCs w:val="24"/>
        </w:rPr>
        <w:t xml:space="preserve"> - NAUCZYCIEL</w:t>
      </w:r>
    </w:p>
    <w:p w14:paraId="0E7FDC71" w14:textId="77777777" w:rsidR="00DC2AB4" w:rsidRPr="00DC2AB4" w:rsidRDefault="00DC2AB4" w:rsidP="00DC2AB4">
      <w:pPr>
        <w:pStyle w:val="Akapitzlis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17ABAEEA" w14:textId="430918B2" w:rsidR="00DC2AB4" w:rsidRPr="00BD08B5" w:rsidRDefault="00116B5C" w:rsidP="00BD08B5">
      <w:pPr>
        <w:pStyle w:val="Akapitzlist"/>
        <w:numPr>
          <w:ilvl w:val="0"/>
          <w:numId w:val="42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DANE OSOBOWE </w:t>
      </w:r>
    </w:p>
    <w:tbl>
      <w:tblPr>
        <w:tblW w:w="9082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9"/>
        <w:gridCol w:w="6903"/>
      </w:tblGrid>
      <w:tr w:rsidR="00116B5C" w:rsidRPr="00DC2AB4" w14:paraId="51C2C287" w14:textId="77777777" w:rsidTr="00D4705C">
        <w:trPr>
          <w:trHeight w:val="300"/>
        </w:trPr>
        <w:tc>
          <w:tcPr>
            <w:tcW w:w="2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621310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9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6B705F" w14:textId="012FE48F" w:rsidR="00116B5C" w:rsidRPr="00D4705C" w:rsidRDefault="00BD08B5" w:rsidP="00D4705C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DANE OSOBOWE</w:t>
            </w:r>
          </w:p>
        </w:tc>
      </w:tr>
      <w:tr w:rsidR="00BF392B" w:rsidRPr="00DC2AB4" w14:paraId="352A7FAF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196A2F" w14:textId="2116B6A7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Imiona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0B5E39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26AB801C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DECA48" w14:textId="1C33C27E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Nazwisko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02EF84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546C1649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F65ED3" w14:textId="08B92355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PESEL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A08DC9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63F359B0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C407CD" w14:textId="61DAA0D2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Data urodzenia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6BF719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72863411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D8896E" w14:textId="2CEDF8D7" w:rsidR="00BF392B" w:rsidRDefault="00BF392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Miejsce urodzenia 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1D0CF1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40BCB" w:rsidRPr="00DC2AB4" w14:paraId="72DEEE21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FE299B" w14:textId="7D5B57F0" w:rsidR="00840BCB" w:rsidRDefault="00840BCB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Wykształcenie 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8EFF24" w14:textId="022A5BF4" w:rsidR="00840BCB" w:rsidRPr="00DC2AB4" w:rsidRDefault="00840BC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6A410A" w:rsidRPr="00DC2AB4" w14:paraId="6C1A4BB8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AA8421" w14:textId="3D3A6CC3" w:rsidR="006A410A" w:rsidRDefault="006A410A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Obywatelstwo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9BDA80" w14:textId="77777777" w:rsidR="006A410A" w:rsidRDefault="006A410A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D08B5" w:rsidRPr="00DC2AB4" w14:paraId="0EF4AB53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9A5260" w14:textId="21F893F9" w:rsidR="00BD08B5" w:rsidRDefault="00BD08B5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Telefon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56F4A8" w14:textId="77777777" w:rsidR="00BD08B5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D08B5" w:rsidRPr="00DC2AB4" w14:paraId="3E05F67E" w14:textId="77777777" w:rsidTr="00840BCB">
        <w:trPr>
          <w:trHeight w:val="4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9B103C" w14:textId="4B5DF460" w:rsidR="00BD08B5" w:rsidRDefault="00BD08B5" w:rsidP="00840BCB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Adres e-mail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CAC575" w14:textId="77777777" w:rsidR="00BD08B5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6B5C" w:rsidRPr="00DC2AB4" w14:paraId="13EB398F" w14:textId="77777777" w:rsidTr="00D4705C">
        <w:trPr>
          <w:trHeight w:val="692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87411C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2D0A27" w14:textId="6EA49944" w:rsidR="00116B5C" w:rsidRPr="00D4705C" w:rsidRDefault="00116B5C" w:rsidP="00D4705C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116B5C">
              <w:rPr>
                <w:rFonts w:asciiTheme="minorHAnsi" w:hAnsiTheme="minorHAnsi" w:cstheme="minorHAnsi"/>
                <w:b/>
                <w:color w:val="000000"/>
              </w:rPr>
              <w:t xml:space="preserve">ADRES ZAMIESZKANIA </w:t>
            </w:r>
          </w:p>
        </w:tc>
      </w:tr>
      <w:tr w:rsidR="00116B5C" w:rsidRPr="00DC2AB4" w14:paraId="1FB7B914" w14:textId="77777777" w:rsidTr="00F70431">
        <w:trPr>
          <w:trHeight w:val="720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0BF00D" w14:textId="354DF09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U</w:t>
            </w:r>
            <w:r w:rsidRPr="00DC2AB4">
              <w:rPr>
                <w:rFonts w:asciiTheme="minorHAnsi" w:hAnsiTheme="minorHAnsi" w:cstheme="minorHAnsi"/>
                <w:color w:val="000000"/>
              </w:rPr>
              <w:t>lica, nr domu i mieszkania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BB7140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CD2D810" w14:textId="0E55AC30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16B5C" w:rsidRPr="00DC2AB4" w14:paraId="5E856B0C" w14:textId="77777777" w:rsidTr="00677B83">
        <w:trPr>
          <w:trHeight w:val="64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43F0E1" w14:textId="0CE0F402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Kod pocztowy i miejscowoś</w:t>
            </w:r>
            <w:r w:rsidRPr="00DC2AB4">
              <w:rPr>
                <w:rFonts w:asciiTheme="minorHAnsi" w:hAnsiTheme="minorHAnsi" w:cstheme="minorHAnsi"/>
                <w:color w:val="000000"/>
              </w:rPr>
              <w:t>ć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1B40C5" w14:textId="77777777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6D8D3DB6" w14:textId="11217F3F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BF392B" w:rsidRPr="00DC2AB4" w14:paraId="3362D656" w14:textId="77777777" w:rsidTr="00720093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3C350D" w14:textId="471D6B02" w:rsidR="00BF392B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Gmina 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CBED7F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392B" w:rsidRPr="00DC2AB4" w14:paraId="64E41959" w14:textId="77777777" w:rsidTr="00720093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783F54" w14:textId="1F1D6E4D" w:rsidR="00BF392B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Powiat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22675D" w14:textId="77777777" w:rsidR="00BF392B" w:rsidRPr="00DC2AB4" w:rsidRDefault="00BF392B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6B5C" w:rsidRPr="00DC2AB4" w14:paraId="147AD3CB" w14:textId="77777777" w:rsidTr="00313F8A">
        <w:trPr>
          <w:trHeight w:val="405"/>
        </w:trPr>
        <w:tc>
          <w:tcPr>
            <w:tcW w:w="21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2DA436" w14:textId="1C93725E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W</w:t>
            </w:r>
            <w:r w:rsidRPr="00DC2AB4">
              <w:rPr>
                <w:rFonts w:asciiTheme="minorHAnsi" w:hAnsiTheme="minorHAnsi" w:cstheme="minorHAnsi"/>
                <w:color w:val="000000"/>
              </w:rPr>
              <w:t>ojewództwo</w:t>
            </w:r>
          </w:p>
        </w:tc>
        <w:tc>
          <w:tcPr>
            <w:tcW w:w="69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273721" w14:textId="467CF3A6" w:rsidR="00116B5C" w:rsidRPr="00DC2AB4" w:rsidRDefault="00116B5C" w:rsidP="00DC2AB4">
            <w:pPr>
              <w:pStyle w:val="Standard"/>
              <w:rPr>
                <w:rFonts w:asciiTheme="minorHAnsi" w:hAnsiTheme="minorHAnsi" w:cstheme="minorHAnsi"/>
              </w:rPr>
            </w:pPr>
          </w:p>
        </w:tc>
      </w:tr>
    </w:tbl>
    <w:p w14:paraId="75801EA3" w14:textId="77777777" w:rsidR="00BF392B" w:rsidRPr="006A410A" w:rsidRDefault="00BF392B" w:rsidP="006A410A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22355A01" w14:textId="319BE1E1" w:rsidR="00DC2AB4" w:rsidRPr="00DC2AB4" w:rsidRDefault="006A410A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INNE DANE NIEZBĘDNE DO WPROWADZENIA DO ZBIORU</w:t>
      </w:r>
    </w:p>
    <w:tbl>
      <w:tblPr>
        <w:tblW w:w="9020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9"/>
        <w:gridCol w:w="4701"/>
      </w:tblGrid>
      <w:tr w:rsidR="00BD08B5" w:rsidRPr="00DC2AB4" w14:paraId="5C3325EA" w14:textId="77777777" w:rsidTr="00DC2AB4">
        <w:trPr>
          <w:trHeight w:val="600"/>
        </w:trPr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32BB62" w14:textId="5C16A852" w:rsidR="00BD08B5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Osoba pracująca (zatrudnienie na umowę o pracę)</w:t>
            </w:r>
          </w:p>
        </w:tc>
        <w:tc>
          <w:tcPr>
            <w:tcW w:w="4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4B70CD" w14:textId="7317EC90" w:rsidR="00BD08B5" w:rsidRPr="00DC2AB4" w:rsidRDefault="00BD08B5" w:rsidP="00DC2AB4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2B310610" w14:textId="77777777" w:rsidTr="00DC2AB4">
        <w:trPr>
          <w:trHeight w:val="600"/>
        </w:trPr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B0F9C7" w14:textId="7EC064ED" w:rsidR="00DC2AB4" w:rsidRPr="00DC2AB4" w:rsidRDefault="006A410A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O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soba bezdomna lub dotknięta wykluczeniem z dostępu do mieszkań</w:t>
            </w:r>
          </w:p>
        </w:tc>
        <w:tc>
          <w:tcPr>
            <w:tcW w:w="4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6B0F26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599520E5" w14:textId="77777777" w:rsidTr="00BD08B5">
        <w:trPr>
          <w:trHeight w:val="600"/>
        </w:trPr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261411" w14:textId="77777777" w:rsidR="00DC2AB4" w:rsidRDefault="00BD08B5" w:rsidP="00DC2AB4">
            <w:pPr>
              <w:pStyle w:val="Standard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Osoba z niepełnosprawnościami*</w:t>
            </w:r>
          </w:p>
          <w:p w14:paraId="12C264D0" w14:textId="7AD0068F" w:rsidR="00BD08B5" w:rsidRPr="00DC2AB4" w:rsidRDefault="00BD08B5" w:rsidP="00DC2AB4">
            <w:pPr>
              <w:pStyle w:val="Standard"/>
              <w:rPr>
                <w:rFonts w:asciiTheme="minorHAnsi" w:hAnsiTheme="minorHAnsi" w:cstheme="minorHAnsi"/>
              </w:rPr>
            </w:pPr>
            <w:r w:rsidRPr="00BD08B5">
              <w:rPr>
                <w:rFonts w:asciiTheme="minorHAnsi" w:hAnsiTheme="minorHAnsi" w:cstheme="minorHAnsi"/>
              </w:rPr>
              <w:t>* Za osoby z niepełnosprawnościami uznaje się osoby z odpowiednim orzeczeniem lub innym dokumentem poświadczającym stan zdrowia.</w:t>
            </w:r>
          </w:p>
        </w:tc>
        <w:tc>
          <w:tcPr>
            <w:tcW w:w="4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2409A" w14:textId="77777777" w:rsidR="00DC2AB4" w:rsidRPr="00DC2AB4" w:rsidRDefault="00DC2AB4" w:rsidP="00BD08B5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  <w:tr w:rsidR="00DC2AB4" w:rsidRPr="00DC2AB4" w14:paraId="134145A7" w14:textId="77777777" w:rsidTr="00DC2AB4">
        <w:trPr>
          <w:trHeight w:val="600"/>
        </w:trPr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BDFEF" w14:textId="2313B8F1" w:rsidR="00DC2AB4" w:rsidRPr="00DC2AB4" w:rsidRDefault="006A410A" w:rsidP="00DC2AB4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O</w:t>
            </w:r>
            <w:r w:rsidR="00DC2AB4" w:rsidRPr="00DC2AB4">
              <w:rPr>
                <w:rFonts w:asciiTheme="minorHAnsi" w:hAnsiTheme="minorHAnsi" w:cstheme="minorHAnsi"/>
                <w:color w:val="000000"/>
              </w:rPr>
              <w:t>soba należąca do mniejszości narodowej lub etnicznej</w:t>
            </w:r>
          </w:p>
        </w:tc>
        <w:tc>
          <w:tcPr>
            <w:tcW w:w="4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6ABF7F" w14:textId="77777777" w:rsidR="00DC2AB4" w:rsidRPr="00DC2AB4" w:rsidRDefault="00DC2AB4" w:rsidP="00DC2AB4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DC2AB4">
              <w:rPr>
                <w:rFonts w:asciiTheme="minorHAnsi" w:hAnsiTheme="minorHAnsi" w:cstheme="minorHAnsi"/>
                <w:color w:val="000000"/>
              </w:rPr>
              <w:t>TAK                                     NIE</w:t>
            </w:r>
          </w:p>
        </w:tc>
      </w:tr>
    </w:tbl>
    <w:p w14:paraId="70AFFEF7" w14:textId="77777777" w:rsidR="00DC2AB4" w:rsidRPr="00DC2AB4" w:rsidRDefault="00DC2AB4" w:rsidP="00DC2AB4">
      <w:pPr>
        <w:pStyle w:val="Akapitzlist"/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4F9FCF9D" w14:textId="77777777" w:rsidR="00DC2AB4" w:rsidRPr="00DC2AB4" w:rsidRDefault="00DC2AB4" w:rsidP="00DC2AB4">
      <w:pPr>
        <w:pStyle w:val="Akapitzlist"/>
        <w:numPr>
          <w:ilvl w:val="0"/>
          <w:numId w:val="41"/>
        </w:numPr>
        <w:spacing w:after="20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b/>
          <w:sz w:val="22"/>
          <w:szCs w:val="22"/>
        </w:rPr>
        <w:t>Pozostałe oświadczenia i deklaracje</w:t>
      </w:r>
    </w:p>
    <w:p w14:paraId="74C7A42F" w14:textId="77777777" w:rsidR="00DC2AB4" w:rsidRPr="00DC2AB4" w:rsidRDefault="00DC2AB4" w:rsidP="008F4BC0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Zapoznałem/</w:t>
      </w:r>
      <w:proofErr w:type="spellStart"/>
      <w:r w:rsidRPr="00DC2AB4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DC2AB4">
        <w:rPr>
          <w:rFonts w:asciiTheme="minorHAnsi" w:hAnsiTheme="minorHAnsi" w:cstheme="minorHAnsi"/>
          <w:sz w:val="22"/>
          <w:szCs w:val="22"/>
        </w:rPr>
        <w:t xml:space="preserve"> się z zasadami rekrutacji i udziału w ww. projekcie zawartymi w Regulaminie rekrutacji  i akceptuję je w całości.</w:t>
      </w:r>
    </w:p>
    <w:p w14:paraId="5B84BC29" w14:textId="5D0F64E7" w:rsidR="00DC2AB4" w:rsidRPr="00BD08B5" w:rsidRDefault="00DC2AB4" w:rsidP="008F4BC0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Zostałem/</w:t>
      </w:r>
      <w:proofErr w:type="spellStart"/>
      <w:r w:rsidRPr="00DC2AB4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DC2AB4">
        <w:rPr>
          <w:rFonts w:asciiTheme="minorHAnsi" w:hAnsiTheme="minorHAnsi" w:cstheme="minorHAnsi"/>
          <w:sz w:val="22"/>
          <w:szCs w:val="22"/>
        </w:rPr>
        <w:t xml:space="preserve"> poinformowany/a, że projekt jest współfinansowany ze środków Unii Europejskiej w ramach Eur</w:t>
      </w:r>
      <w:r w:rsidR="003E709E">
        <w:rPr>
          <w:rFonts w:asciiTheme="minorHAnsi" w:hAnsiTheme="minorHAnsi" w:cstheme="minorHAnsi"/>
          <w:sz w:val="22"/>
          <w:szCs w:val="22"/>
        </w:rPr>
        <w:t>opejskiego Funduszu Społecznego Plus (EFS+)</w:t>
      </w:r>
    </w:p>
    <w:p w14:paraId="0E33518E" w14:textId="77777777" w:rsidR="00DC2AB4" w:rsidRDefault="00DC2AB4" w:rsidP="008F4BC0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>Jestem świadomy/a odpowiedzialności karnej wynikającej z art. 233 § 1 kodeksu karnego.</w:t>
      </w:r>
    </w:p>
    <w:p w14:paraId="38329AE9" w14:textId="7786B497" w:rsidR="008F4BC0" w:rsidRPr="008F4BC0" w:rsidRDefault="008F4BC0" w:rsidP="008F4BC0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8F4BC0">
        <w:rPr>
          <w:rFonts w:asciiTheme="minorHAnsi" w:hAnsiTheme="minorHAnsi" w:cstheme="minorHAnsi"/>
          <w:sz w:val="22"/>
          <w:szCs w:val="22"/>
        </w:rPr>
        <w:t xml:space="preserve">rzyjmuję do wiadomości informację o obowiązku przekazania danych po zakończeniu Projektu potrzebnych do wyliczenia wskaźników rezultatu bezpośredniego oraz możliwości przyszłego </w:t>
      </w:r>
      <w:r>
        <w:rPr>
          <w:rFonts w:asciiTheme="minorHAnsi" w:hAnsiTheme="minorHAnsi" w:cstheme="minorHAnsi"/>
          <w:sz w:val="22"/>
          <w:szCs w:val="22"/>
        </w:rPr>
        <w:t>udziału w badaniu ewaluacyjnym.</w:t>
      </w:r>
    </w:p>
    <w:p w14:paraId="495CA745" w14:textId="0D4B822D" w:rsidR="00DC2AB4" w:rsidRDefault="00DC2AB4" w:rsidP="008F4BC0">
      <w:pPr>
        <w:pStyle w:val="Akapitzlist"/>
        <w:numPr>
          <w:ilvl w:val="0"/>
          <w:numId w:val="5"/>
        </w:numPr>
        <w:spacing w:after="20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  <w:sz w:val="22"/>
          <w:szCs w:val="22"/>
        </w:rPr>
        <w:t xml:space="preserve">Oświadczam, że wszystkie dane zawarte w Formularzu rekrutacyjnym są prawdziwe </w:t>
      </w:r>
      <w:r>
        <w:rPr>
          <w:rFonts w:asciiTheme="minorHAnsi" w:hAnsiTheme="minorHAnsi" w:cstheme="minorHAnsi"/>
          <w:sz w:val="22"/>
          <w:szCs w:val="22"/>
        </w:rPr>
        <w:br/>
      </w:r>
      <w:r w:rsidRPr="00DC2AB4">
        <w:rPr>
          <w:rFonts w:asciiTheme="minorHAnsi" w:hAnsiTheme="minorHAnsi" w:cstheme="minorHAnsi"/>
          <w:sz w:val="22"/>
          <w:szCs w:val="22"/>
        </w:rPr>
        <w:t>i zobowiązuję się do niezwłocznego powiadomienia w Biurze Projektu o wszelkich zmianach zaistniałych w moich danych osobowych, w terminie 30 dni od zaistniałej zmiany.</w:t>
      </w:r>
    </w:p>
    <w:p w14:paraId="0FC51AF2" w14:textId="6C1A9DF0" w:rsidR="00DC2AB4" w:rsidRDefault="00DC2AB4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2449C0" w14:textId="77777777" w:rsidR="00BF392B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2E3260" w14:textId="77777777" w:rsidR="00BF392B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4F6EBC" w14:textId="77777777" w:rsidR="00BF392B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57DE51" w14:textId="77777777" w:rsidR="00BF392B" w:rsidRPr="003E709E" w:rsidRDefault="00BF392B" w:rsidP="003E709E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E0CC8E" w14:textId="684DE7DE" w:rsidR="00DC2AB4" w:rsidRPr="00DC2AB4" w:rsidRDefault="00DC2AB4" w:rsidP="00DC2AB4">
      <w:pPr>
        <w:pStyle w:val="Akapitzlist"/>
        <w:spacing w:after="20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C2AB4">
        <w:rPr>
          <w:rFonts w:asciiTheme="minorHAnsi" w:hAnsiTheme="minorHAnsi" w:cstheme="minorHAnsi"/>
        </w:rPr>
        <w:t xml:space="preserve">Dnia ………………….., </w:t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</w:r>
      <w:r w:rsidRPr="00DC2AB4">
        <w:rPr>
          <w:rFonts w:asciiTheme="minorHAnsi" w:hAnsiTheme="minorHAnsi" w:cstheme="minorHAnsi"/>
        </w:rPr>
        <w:tab/>
        <w:t>…………………………………………………….</w:t>
      </w:r>
    </w:p>
    <w:p w14:paraId="504BCA16" w14:textId="36037F36" w:rsidR="003E709E" w:rsidRPr="00BD08B5" w:rsidRDefault="00DC2AB4" w:rsidP="00BD08B5">
      <w:pPr>
        <w:pStyle w:val="Standard"/>
        <w:ind w:left="4248" w:firstLine="708"/>
        <w:rPr>
          <w:rFonts w:asciiTheme="minorHAnsi" w:hAnsiTheme="minorHAnsi" w:cstheme="minorHAnsi"/>
        </w:rPr>
      </w:pPr>
      <w:r w:rsidRPr="00DC2AB4">
        <w:rPr>
          <w:rFonts w:asciiTheme="minorHAnsi" w:hAnsiTheme="minorHAnsi" w:cstheme="minorHAnsi"/>
        </w:rPr>
        <w:t>(czytelny podpis rodzica/opiekuna prawnego)</w:t>
      </w:r>
    </w:p>
    <w:sectPr w:rsidR="003E709E" w:rsidRPr="00BD08B5" w:rsidSect="00BF392B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5DCD2" w14:textId="77777777" w:rsidR="0005296B" w:rsidRDefault="0005296B">
      <w:r>
        <w:separator/>
      </w:r>
    </w:p>
  </w:endnote>
  <w:endnote w:type="continuationSeparator" w:id="0">
    <w:p w14:paraId="326DB13C" w14:textId="77777777" w:rsidR="0005296B" w:rsidRDefault="0005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568CB" w14:textId="77777777" w:rsidR="00BF392B" w:rsidRDefault="00BF392B" w:rsidP="00BF392B">
    <w:pPr>
      <w:tabs>
        <w:tab w:val="center" w:pos="4536"/>
        <w:tab w:val="right" w:pos="9072"/>
      </w:tabs>
      <w:spacing w:line="276" w:lineRule="auto"/>
      <w:ind w:left="426"/>
      <w:jc w:val="center"/>
    </w:pPr>
  </w:p>
  <w:p w14:paraId="4BF83D4C" w14:textId="77777777" w:rsidR="00BF392B" w:rsidRPr="00BF392B" w:rsidRDefault="00BF392B" w:rsidP="00BF392B">
    <w:pPr>
      <w:tabs>
        <w:tab w:val="center" w:pos="4536"/>
        <w:tab w:val="right" w:pos="9072"/>
      </w:tabs>
      <w:spacing w:line="276" w:lineRule="auto"/>
      <w:ind w:left="426"/>
      <w:jc w:val="center"/>
    </w:pPr>
    <w:r w:rsidRPr="00BF392B">
      <w:t>Fundusze Europejskie dla Pomorza 2021-2027</w:t>
    </w:r>
  </w:p>
  <w:p w14:paraId="17EAEDE1" w14:textId="77777777" w:rsidR="00BF392B" w:rsidRDefault="00BF39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8095A" w14:textId="77777777" w:rsidR="00BD08B5" w:rsidRPr="00BD08B5" w:rsidRDefault="00BD08B5" w:rsidP="00BD08B5">
    <w:pPr>
      <w:tabs>
        <w:tab w:val="center" w:pos="4536"/>
        <w:tab w:val="right" w:pos="9072"/>
      </w:tabs>
      <w:spacing w:line="276" w:lineRule="auto"/>
      <w:ind w:left="426"/>
      <w:jc w:val="center"/>
    </w:pPr>
    <w:r w:rsidRPr="00BD08B5">
      <w:t>Fundusze Europejskie dla Pomorza 2021-2027</w:t>
    </w:r>
  </w:p>
  <w:p w14:paraId="1CB7CB67" w14:textId="77777777" w:rsidR="00BD08B5" w:rsidRDefault="00BD08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63C7C" w14:textId="77777777" w:rsidR="0005296B" w:rsidRDefault="0005296B">
      <w:r>
        <w:separator/>
      </w:r>
    </w:p>
  </w:footnote>
  <w:footnote w:type="continuationSeparator" w:id="0">
    <w:p w14:paraId="00DDE4FB" w14:textId="77777777" w:rsidR="0005296B" w:rsidRDefault="00052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D3AD2" w14:textId="6FDFAA68" w:rsidR="00BF392B" w:rsidRDefault="00BD08B5" w:rsidP="00BF392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54B229" wp14:editId="73069B80">
          <wp:simplePos x="0" y="0"/>
          <wp:positionH relativeFrom="margin">
            <wp:posOffset>-510540</wp:posOffset>
          </wp:positionH>
          <wp:positionV relativeFrom="margin">
            <wp:posOffset>-858520</wp:posOffset>
          </wp:positionV>
          <wp:extent cx="6609080" cy="619125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9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21B" w14:textId="60DE47FE" w:rsidR="007B2500" w:rsidRDefault="00BF392B" w:rsidP="00EB5B93">
    <w:pPr>
      <w:pStyle w:val="Nagwek"/>
      <w:ind w:left="-709"/>
    </w:pPr>
    <w:r>
      <w:ptab w:relativeTo="margin" w:alignment="center" w:leader="none"/>
    </w:r>
    <w:r w:rsidR="00BD08B5">
      <w:rPr>
        <w:noProof/>
      </w:rPr>
      <w:drawing>
        <wp:inline distT="0" distB="0" distL="0" distR="0" wp14:anchorId="5E40EA54" wp14:editId="2118552D">
          <wp:extent cx="7029450" cy="6584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9CD"/>
    <w:multiLevelType w:val="multilevel"/>
    <w:tmpl w:val="EB023F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A5BED"/>
    <w:multiLevelType w:val="hybridMultilevel"/>
    <w:tmpl w:val="5C3A7A72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B293A"/>
    <w:multiLevelType w:val="multilevel"/>
    <w:tmpl w:val="9612B40A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03B85C75"/>
    <w:multiLevelType w:val="multilevel"/>
    <w:tmpl w:val="8FDEB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4A1583"/>
    <w:multiLevelType w:val="hybridMultilevel"/>
    <w:tmpl w:val="0D4C90C8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36227"/>
    <w:multiLevelType w:val="multilevel"/>
    <w:tmpl w:val="9724B4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00695A"/>
    <w:multiLevelType w:val="hybridMultilevel"/>
    <w:tmpl w:val="F2B6BF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CAE2733"/>
    <w:multiLevelType w:val="multilevel"/>
    <w:tmpl w:val="FC40BD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22981"/>
    <w:multiLevelType w:val="multilevel"/>
    <w:tmpl w:val="4114184A"/>
    <w:styleLink w:val="WWNum1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25FD2609"/>
    <w:multiLevelType w:val="multilevel"/>
    <w:tmpl w:val="A7B0BD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16666"/>
    <w:multiLevelType w:val="multilevel"/>
    <w:tmpl w:val="40BCF0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ED267C"/>
    <w:multiLevelType w:val="multilevel"/>
    <w:tmpl w:val="25E641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B85ACC"/>
    <w:multiLevelType w:val="hybridMultilevel"/>
    <w:tmpl w:val="2312BD78"/>
    <w:lvl w:ilvl="0" w:tplc="BE068E7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D16B5A"/>
    <w:multiLevelType w:val="multilevel"/>
    <w:tmpl w:val="36DCE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7F34AA"/>
    <w:multiLevelType w:val="multilevel"/>
    <w:tmpl w:val="5776AB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943293"/>
    <w:multiLevelType w:val="multilevel"/>
    <w:tmpl w:val="01461B4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16">
    <w:nsid w:val="3FD74A0A"/>
    <w:multiLevelType w:val="multilevel"/>
    <w:tmpl w:val="342620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D950B2"/>
    <w:multiLevelType w:val="multilevel"/>
    <w:tmpl w:val="20142266"/>
    <w:styleLink w:val="WWNum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>
    <w:nsid w:val="4B473099"/>
    <w:multiLevelType w:val="multilevel"/>
    <w:tmpl w:val="1D9086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4A188D"/>
    <w:multiLevelType w:val="multilevel"/>
    <w:tmpl w:val="38882A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BC6B62"/>
    <w:multiLevelType w:val="multilevel"/>
    <w:tmpl w:val="DBA4AED0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21">
    <w:nsid w:val="52E43AF5"/>
    <w:multiLevelType w:val="multilevel"/>
    <w:tmpl w:val="EB8E6F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535B93"/>
    <w:multiLevelType w:val="multilevel"/>
    <w:tmpl w:val="DEBC5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C43EC2"/>
    <w:multiLevelType w:val="hybridMultilevel"/>
    <w:tmpl w:val="9E06F0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F529E1"/>
    <w:multiLevelType w:val="multilevel"/>
    <w:tmpl w:val="B2BC7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33B90"/>
    <w:multiLevelType w:val="multilevel"/>
    <w:tmpl w:val="AC327B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1805A0"/>
    <w:multiLevelType w:val="multilevel"/>
    <w:tmpl w:val="DE589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5B5858"/>
    <w:multiLevelType w:val="multilevel"/>
    <w:tmpl w:val="057820E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8">
    <w:nsid w:val="659D0AA8"/>
    <w:multiLevelType w:val="multilevel"/>
    <w:tmpl w:val="F034AB8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82612E"/>
    <w:multiLevelType w:val="multilevel"/>
    <w:tmpl w:val="D578E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6566D4"/>
    <w:multiLevelType w:val="hybridMultilevel"/>
    <w:tmpl w:val="2AF2F5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C3C0214"/>
    <w:multiLevelType w:val="multilevel"/>
    <w:tmpl w:val="C15A43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497E2E"/>
    <w:multiLevelType w:val="multilevel"/>
    <w:tmpl w:val="10D2A0EA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>
    <w:nsid w:val="740E7DDF"/>
    <w:multiLevelType w:val="multilevel"/>
    <w:tmpl w:val="2E5847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117237"/>
    <w:multiLevelType w:val="multilevel"/>
    <w:tmpl w:val="E0166BE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5">
    <w:nsid w:val="7A723CD3"/>
    <w:multiLevelType w:val="multilevel"/>
    <w:tmpl w:val="471445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D75B97"/>
    <w:multiLevelType w:val="multilevel"/>
    <w:tmpl w:val="EADECFA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7">
    <w:nsid w:val="7C8269E6"/>
    <w:multiLevelType w:val="multilevel"/>
    <w:tmpl w:val="DFB81F0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nsid w:val="7C97708F"/>
    <w:multiLevelType w:val="hybridMultilevel"/>
    <w:tmpl w:val="C4F8D2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37"/>
  </w:num>
  <w:num w:numId="3">
    <w:abstractNumId w:val="27"/>
  </w:num>
  <w:num w:numId="4">
    <w:abstractNumId w:val="32"/>
  </w:num>
  <w:num w:numId="5">
    <w:abstractNumId w:val="34"/>
  </w:num>
  <w:num w:numId="6">
    <w:abstractNumId w:val="36"/>
  </w:num>
  <w:num w:numId="7">
    <w:abstractNumId w:val="20"/>
  </w:num>
  <w:num w:numId="8">
    <w:abstractNumId w:val="12"/>
  </w:num>
  <w:num w:numId="9">
    <w:abstractNumId w:val="1"/>
  </w:num>
  <w:num w:numId="10">
    <w:abstractNumId w:val="4"/>
  </w:num>
  <w:num w:numId="11">
    <w:abstractNumId w:val="29"/>
  </w:num>
  <w:num w:numId="12">
    <w:abstractNumId w:val="25"/>
  </w:num>
  <w:num w:numId="13">
    <w:abstractNumId w:val="18"/>
  </w:num>
  <w:num w:numId="14">
    <w:abstractNumId w:val="3"/>
  </w:num>
  <w:num w:numId="15">
    <w:abstractNumId w:val="24"/>
  </w:num>
  <w:num w:numId="16">
    <w:abstractNumId w:val="35"/>
  </w:num>
  <w:num w:numId="17">
    <w:abstractNumId w:val="11"/>
  </w:num>
  <w:num w:numId="18">
    <w:abstractNumId w:val="21"/>
  </w:num>
  <w:num w:numId="19">
    <w:abstractNumId w:val="33"/>
  </w:num>
  <w:num w:numId="20">
    <w:abstractNumId w:val="13"/>
  </w:num>
  <w:num w:numId="21">
    <w:abstractNumId w:val="31"/>
  </w:num>
  <w:num w:numId="22">
    <w:abstractNumId w:val="7"/>
  </w:num>
  <w:num w:numId="23">
    <w:abstractNumId w:val="28"/>
  </w:num>
  <w:num w:numId="24">
    <w:abstractNumId w:val="30"/>
  </w:num>
  <w:num w:numId="25">
    <w:abstractNumId w:val="6"/>
  </w:num>
  <w:num w:numId="26">
    <w:abstractNumId w:val="22"/>
  </w:num>
  <w:num w:numId="27">
    <w:abstractNumId w:val="26"/>
  </w:num>
  <w:num w:numId="28">
    <w:abstractNumId w:val="9"/>
  </w:num>
  <w:num w:numId="29">
    <w:abstractNumId w:val="5"/>
  </w:num>
  <w:num w:numId="30">
    <w:abstractNumId w:val="14"/>
  </w:num>
  <w:num w:numId="31">
    <w:abstractNumId w:val="16"/>
  </w:num>
  <w:num w:numId="32">
    <w:abstractNumId w:val="10"/>
  </w:num>
  <w:num w:numId="33">
    <w:abstractNumId w:val="19"/>
  </w:num>
  <w:num w:numId="34">
    <w:abstractNumId w:val="0"/>
  </w:num>
  <w:num w:numId="35">
    <w:abstractNumId w:val="38"/>
  </w:num>
  <w:num w:numId="36">
    <w:abstractNumId w:val="23"/>
  </w:num>
  <w:num w:numId="37">
    <w:abstractNumId w:val="2"/>
  </w:num>
  <w:num w:numId="38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sz w:val="22"/>
          <w:szCs w:val="22"/>
        </w:rPr>
      </w:lvl>
    </w:lvlOverride>
  </w:num>
  <w:num w:numId="39">
    <w:abstractNumId w:val="8"/>
    <w:lvlOverride w:ilvl="0">
      <w:startOverride w:val="1"/>
    </w:lvlOverride>
  </w:num>
  <w:num w:numId="40">
    <w:abstractNumId w:val="8"/>
  </w:num>
  <w:num w:numId="41">
    <w:abstractNumId w:val="17"/>
    <w:lvlOverride w:ilvl="0">
      <w:lvl w:ilvl="0">
        <w:start w:val="1"/>
        <w:numFmt w:val="upperRoman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42">
    <w:abstractNumId w:val="17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DF8"/>
    <w:rsid w:val="00004881"/>
    <w:rsid w:val="0001156E"/>
    <w:rsid w:val="0005296B"/>
    <w:rsid w:val="00061F20"/>
    <w:rsid w:val="00062A82"/>
    <w:rsid w:val="00064E2B"/>
    <w:rsid w:val="00080D83"/>
    <w:rsid w:val="00083FBC"/>
    <w:rsid w:val="000A600E"/>
    <w:rsid w:val="000A7535"/>
    <w:rsid w:val="000C4BB4"/>
    <w:rsid w:val="000D283E"/>
    <w:rsid w:val="001048BD"/>
    <w:rsid w:val="00110A61"/>
    <w:rsid w:val="00116B5C"/>
    <w:rsid w:val="00124D4A"/>
    <w:rsid w:val="00125038"/>
    <w:rsid w:val="001304E7"/>
    <w:rsid w:val="00130B23"/>
    <w:rsid w:val="00145F89"/>
    <w:rsid w:val="00154D60"/>
    <w:rsid w:val="00161E8D"/>
    <w:rsid w:val="00180732"/>
    <w:rsid w:val="001904B0"/>
    <w:rsid w:val="001B210F"/>
    <w:rsid w:val="001C27F1"/>
    <w:rsid w:val="00225E43"/>
    <w:rsid w:val="00235F63"/>
    <w:rsid w:val="00241C1F"/>
    <w:rsid w:val="002425AE"/>
    <w:rsid w:val="00272A21"/>
    <w:rsid w:val="002A0B36"/>
    <w:rsid w:val="002C6347"/>
    <w:rsid w:val="00311A3F"/>
    <w:rsid w:val="00315901"/>
    <w:rsid w:val="00320AAC"/>
    <w:rsid w:val="00325198"/>
    <w:rsid w:val="00353177"/>
    <w:rsid w:val="0035482A"/>
    <w:rsid w:val="003619F2"/>
    <w:rsid w:val="0036305F"/>
    <w:rsid w:val="00365820"/>
    <w:rsid w:val="00392D76"/>
    <w:rsid w:val="00395061"/>
    <w:rsid w:val="00397DE1"/>
    <w:rsid w:val="003C3BDE"/>
    <w:rsid w:val="003C554F"/>
    <w:rsid w:val="003C7FA1"/>
    <w:rsid w:val="003E709E"/>
    <w:rsid w:val="0040149C"/>
    <w:rsid w:val="00406C1A"/>
    <w:rsid w:val="00414478"/>
    <w:rsid w:val="004332D1"/>
    <w:rsid w:val="004437F2"/>
    <w:rsid w:val="0045755D"/>
    <w:rsid w:val="004735A3"/>
    <w:rsid w:val="0048567E"/>
    <w:rsid w:val="00492BD3"/>
    <w:rsid w:val="00496656"/>
    <w:rsid w:val="004A15A0"/>
    <w:rsid w:val="004A210F"/>
    <w:rsid w:val="004B3A9D"/>
    <w:rsid w:val="004B70BD"/>
    <w:rsid w:val="004C5EC9"/>
    <w:rsid w:val="004C7E5B"/>
    <w:rsid w:val="004F1927"/>
    <w:rsid w:val="00513C81"/>
    <w:rsid w:val="0051504F"/>
    <w:rsid w:val="0052111D"/>
    <w:rsid w:val="00537906"/>
    <w:rsid w:val="00554E24"/>
    <w:rsid w:val="005672A6"/>
    <w:rsid w:val="005760A9"/>
    <w:rsid w:val="005772C1"/>
    <w:rsid w:val="00583EAA"/>
    <w:rsid w:val="00594464"/>
    <w:rsid w:val="005D474A"/>
    <w:rsid w:val="00622781"/>
    <w:rsid w:val="00640BFF"/>
    <w:rsid w:val="0065243A"/>
    <w:rsid w:val="00654E1A"/>
    <w:rsid w:val="00685A70"/>
    <w:rsid w:val="0069621B"/>
    <w:rsid w:val="006A410A"/>
    <w:rsid w:val="006B4267"/>
    <w:rsid w:val="006C03DC"/>
    <w:rsid w:val="006C32DC"/>
    <w:rsid w:val="006E7DCC"/>
    <w:rsid w:val="006F209E"/>
    <w:rsid w:val="00723ED0"/>
    <w:rsid w:val="00727F94"/>
    <w:rsid w:val="007337EB"/>
    <w:rsid w:val="00734E28"/>
    <w:rsid w:val="00740270"/>
    <w:rsid w:val="00745D18"/>
    <w:rsid w:val="00761BA2"/>
    <w:rsid w:val="00764FC8"/>
    <w:rsid w:val="00766401"/>
    <w:rsid w:val="00776530"/>
    <w:rsid w:val="00787C99"/>
    <w:rsid w:val="00791E8E"/>
    <w:rsid w:val="007950D9"/>
    <w:rsid w:val="007A0109"/>
    <w:rsid w:val="007B2500"/>
    <w:rsid w:val="007D61D6"/>
    <w:rsid w:val="007E1B19"/>
    <w:rsid w:val="007F3623"/>
    <w:rsid w:val="00801217"/>
    <w:rsid w:val="008172F2"/>
    <w:rsid w:val="00827043"/>
    <w:rsid w:val="00827311"/>
    <w:rsid w:val="008317F1"/>
    <w:rsid w:val="00834BB4"/>
    <w:rsid w:val="00835187"/>
    <w:rsid w:val="00840BCB"/>
    <w:rsid w:val="00853D98"/>
    <w:rsid w:val="00872D9B"/>
    <w:rsid w:val="00873501"/>
    <w:rsid w:val="00876326"/>
    <w:rsid w:val="008945D9"/>
    <w:rsid w:val="008C2238"/>
    <w:rsid w:val="008C5429"/>
    <w:rsid w:val="008D4DF4"/>
    <w:rsid w:val="008F29B3"/>
    <w:rsid w:val="008F4BC0"/>
    <w:rsid w:val="00906A87"/>
    <w:rsid w:val="00911212"/>
    <w:rsid w:val="0097004A"/>
    <w:rsid w:val="0098426F"/>
    <w:rsid w:val="009D2FA6"/>
    <w:rsid w:val="009D71C1"/>
    <w:rsid w:val="009E3E0E"/>
    <w:rsid w:val="009F2CF0"/>
    <w:rsid w:val="009F2DF8"/>
    <w:rsid w:val="00A04690"/>
    <w:rsid w:val="00A40DD3"/>
    <w:rsid w:val="00A74CF6"/>
    <w:rsid w:val="00A8311B"/>
    <w:rsid w:val="00AA4ACC"/>
    <w:rsid w:val="00AC4AC5"/>
    <w:rsid w:val="00AD1EFE"/>
    <w:rsid w:val="00AE0707"/>
    <w:rsid w:val="00B01F08"/>
    <w:rsid w:val="00B16E8F"/>
    <w:rsid w:val="00B30401"/>
    <w:rsid w:val="00B32854"/>
    <w:rsid w:val="00B60502"/>
    <w:rsid w:val="00B6637D"/>
    <w:rsid w:val="00B712D3"/>
    <w:rsid w:val="00B92720"/>
    <w:rsid w:val="00BA790A"/>
    <w:rsid w:val="00BB76D0"/>
    <w:rsid w:val="00BC363C"/>
    <w:rsid w:val="00BD08B5"/>
    <w:rsid w:val="00BF392B"/>
    <w:rsid w:val="00C249C4"/>
    <w:rsid w:val="00C43AFE"/>
    <w:rsid w:val="00C55121"/>
    <w:rsid w:val="00C62C24"/>
    <w:rsid w:val="00C6318B"/>
    <w:rsid w:val="00C635B6"/>
    <w:rsid w:val="00C9208D"/>
    <w:rsid w:val="00C9323D"/>
    <w:rsid w:val="00CA5C92"/>
    <w:rsid w:val="00CD68AC"/>
    <w:rsid w:val="00CE005B"/>
    <w:rsid w:val="00CF4D42"/>
    <w:rsid w:val="00D0361A"/>
    <w:rsid w:val="00D30ADD"/>
    <w:rsid w:val="00D43A0D"/>
    <w:rsid w:val="00D46867"/>
    <w:rsid w:val="00D4705C"/>
    <w:rsid w:val="00D526F3"/>
    <w:rsid w:val="00D55C85"/>
    <w:rsid w:val="00D64D3E"/>
    <w:rsid w:val="00D709BF"/>
    <w:rsid w:val="00D72F14"/>
    <w:rsid w:val="00D85590"/>
    <w:rsid w:val="00DA2034"/>
    <w:rsid w:val="00DB74FC"/>
    <w:rsid w:val="00DC11E9"/>
    <w:rsid w:val="00DC2AB4"/>
    <w:rsid w:val="00DC733E"/>
    <w:rsid w:val="00DF0AD7"/>
    <w:rsid w:val="00DF2074"/>
    <w:rsid w:val="00DF57BE"/>
    <w:rsid w:val="00DF68EA"/>
    <w:rsid w:val="00E06500"/>
    <w:rsid w:val="00E57060"/>
    <w:rsid w:val="00E66FDF"/>
    <w:rsid w:val="00E716E5"/>
    <w:rsid w:val="00E87616"/>
    <w:rsid w:val="00E91EFD"/>
    <w:rsid w:val="00EA5C16"/>
    <w:rsid w:val="00EB5B93"/>
    <w:rsid w:val="00EC3D83"/>
    <w:rsid w:val="00ED3E76"/>
    <w:rsid w:val="00EE0EA7"/>
    <w:rsid w:val="00EF000D"/>
    <w:rsid w:val="00EF65CB"/>
    <w:rsid w:val="00F151D2"/>
    <w:rsid w:val="00F53347"/>
    <w:rsid w:val="00F545A3"/>
    <w:rsid w:val="00F629C4"/>
    <w:rsid w:val="00F84828"/>
    <w:rsid w:val="00F84D04"/>
    <w:rsid w:val="00FA4FDF"/>
    <w:rsid w:val="00FB0F02"/>
    <w:rsid w:val="00FB5706"/>
    <w:rsid w:val="00FD4DF0"/>
    <w:rsid w:val="00FD5ABB"/>
    <w:rsid w:val="00FF2AB8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3E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Bezlisty"/>
    <w:rsid w:val="00145F89"/>
    <w:pPr>
      <w:numPr>
        <w:numId w:val="37"/>
      </w:numPr>
    </w:pPr>
  </w:style>
  <w:style w:type="numbering" w:customStyle="1" w:styleId="WWNum101">
    <w:name w:val="WWNum101"/>
    <w:basedOn w:val="Bezlisty"/>
    <w:rsid w:val="00145F89"/>
    <w:pPr>
      <w:numPr>
        <w:numId w:val="40"/>
      </w:numPr>
    </w:pPr>
  </w:style>
  <w:style w:type="numbering" w:customStyle="1" w:styleId="WWNum8">
    <w:name w:val="WWNum8"/>
    <w:basedOn w:val="Bezlisty"/>
    <w:rsid w:val="00DC2AB4"/>
    <w:pPr>
      <w:numPr>
        <w:numId w:val="4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Bezlisty"/>
    <w:rsid w:val="00145F89"/>
    <w:pPr>
      <w:numPr>
        <w:numId w:val="37"/>
      </w:numPr>
    </w:pPr>
  </w:style>
  <w:style w:type="numbering" w:customStyle="1" w:styleId="WWNum101">
    <w:name w:val="WWNum101"/>
    <w:basedOn w:val="Bezlisty"/>
    <w:rsid w:val="00145F89"/>
    <w:pPr>
      <w:numPr>
        <w:numId w:val="40"/>
      </w:numPr>
    </w:pPr>
  </w:style>
  <w:style w:type="numbering" w:customStyle="1" w:styleId="WWNum8">
    <w:name w:val="WWNum8"/>
    <w:basedOn w:val="Bezlisty"/>
    <w:rsid w:val="00DC2AB4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AE08C-BFEE-4046-8453-498FF6A8F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79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projekty_ug</cp:lastModifiedBy>
  <cp:revision>5</cp:revision>
  <cp:lastPrinted>2022-06-21T15:50:00Z</cp:lastPrinted>
  <dcterms:created xsi:type="dcterms:W3CDTF">2022-07-19T15:33:00Z</dcterms:created>
  <dcterms:modified xsi:type="dcterms:W3CDTF">2024-09-12T12:21:00Z</dcterms:modified>
</cp:coreProperties>
</file>