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18DD6" w14:textId="1C7855D6" w:rsidR="00DC2AB4" w:rsidRPr="00DC2AB4" w:rsidRDefault="00DC2AB4" w:rsidP="00DC2AB4">
      <w:pPr>
        <w:pStyle w:val="Standard"/>
        <w:jc w:val="right"/>
        <w:rPr>
          <w:rFonts w:asciiTheme="minorHAnsi" w:hAnsiTheme="minorHAnsi" w:cstheme="minorHAnsi"/>
        </w:rPr>
      </w:pPr>
      <w:r w:rsidRPr="00DC2AB4">
        <w:rPr>
          <w:rFonts w:asciiTheme="minorHAnsi" w:hAnsiTheme="minorHAnsi" w:cstheme="minorHAnsi"/>
          <w:i/>
        </w:rPr>
        <w:t>Załącznik nr 1</w:t>
      </w:r>
      <w:r w:rsidR="00116B5C">
        <w:rPr>
          <w:rFonts w:asciiTheme="minorHAnsi" w:hAnsiTheme="minorHAnsi" w:cstheme="minorHAnsi"/>
          <w:i/>
        </w:rPr>
        <w:t xml:space="preserve"> do Regulaminu</w:t>
      </w:r>
    </w:p>
    <w:p w14:paraId="023175D0" w14:textId="532844A8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C2AB4">
        <w:rPr>
          <w:rFonts w:asciiTheme="minorHAnsi" w:hAnsiTheme="minorHAnsi" w:cstheme="minorHAnsi"/>
          <w:b/>
          <w:bCs/>
          <w:sz w:val="24"/>
          <w:szCs w:val="24"/>
        </w:rPr>
        <w:t>FORMULARZ REKRUTACYJNY</w:t>
      </w:r>
      <w:r w:rsidR="001C27F1">
        <w:rPr>
          <w:rFonts w:asciiTheme="minorHAnsi" w:hAnsiTheme="minorHAnsi" w:cstheme="minorHAnsi"/>
          <w:b/>
          <w:bCs/>
          <w:sz w:val="24"/>
          <w:szCs w:val="24"/>
        </w:rPr>
        <w:t xml:space="preserve"> - DZIECKO</w:t>
      </w:r>
    </w:p>
    <w:p w14:paraId="0E7FDC71" w14:textId="77777777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5CBC2D" w14:textId="3BAB9AE4" w:rsidR="00DC2AB4" w:rsidRPr="00DC2AB4" w:rsidRDefault="00116B5C" w:rsidP="00DC2AB4">
      <w:pPr>
        <w:pStyle w:val="Akapitzlist"/>
        <w:numPr>
          <w:ilvl w:val="0"/>
          <w:numId w:val="42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DANE OSOBOWE DZIECKA</w:t>
      </w:r>
    </w:p>
    <w:p w14:paraId="17ABAEEA" w14:textId="77777777" w:rsidR="00DC2AB4" w:rsidRPr="00DC2AB4" w:rsidRDefault="00DC2AB4" w:rsidP="00DC2AB4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82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6903"/>
      </w:tblGrid>
      <w:tr w:rsidR="00116B5C" w:rsidRPr="00DC2AB4" w14:paraId="51C2C287" w14:textId="77777777" w:rsidTr="00CA7F13">
        <w:trPr>
          <w:trHeight w:val="300"/>
        </w:trPr>
        <w:tc>
          <w:tcPr>
            <w:tcW w:w="2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62131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6B705F" w14:textId="4D853899" w:rsidR="00116B5C" w:rsidRPr="007C1E19" w:rsidRDefault="00116B5C" w:rsidP="007C1E19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 xml:space="preserve">DANE DZIECKA </w:t>
            </w:r>
          </w:p>
        </w:tc>
      </w:tr>
      <w:tr w:rsidR="00B03207" w:rsidRPr="00DC2AB4" w14:paraId="1B60341C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45921A" w14:textId="4666F21E" w:rsidR="00B03207" w:rsidRDefault="00B03207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Imiona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02E6E2" w14:textId="77777777" w:rsidR="00B03207" w:rsidRDefault="00B03207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03207" w:rsidRPr="00DC2AB4" w14:paraId="2C209AA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39FEBC" w14:textId="5B2925A1" w:rsidR="00B03207" w:rsidRDefault="00B03207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Nazwisko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EE1ECE" w14:textId="77777777" w:rsidR="00B03207" w:rsidRDefault="00B03207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03207" w:rsidRPr="00DC2AB4" w14:paraId="004F134E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67F684" w14:textId="54957D76" w:rsidR="00B03207" w:rsidRDefault="00B03207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PESEL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69076F" w14:textId="77777777" w:rsidR="00B03207" w:rsidRDefault="00B03207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03207" w:rsidRPr="00DC2AB4" w14:paraId="7FFA33FB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B16C6D" w14:textId="059EEF5F" w:rsidR="00B03207" w:rsidRDefault="00B03207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Data urodzenia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998118" w14:textId="77777777" w:rsidR="00B03207" w:rsidRDefault="00B03207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03207" w:rsidRPr="00DC2AB4" w14:paraId="3282EAD0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2AA5FD" w14:textId="050B5194" w:rsidR="00B03207" w:rsidRDefault="00B03207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Miejsce urodzenia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EABD5" w14:textId="77777777" w:rsidR="00B03207" w:rsidRDefault="00B03207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40BCB" w:rsidRPr="00DC2AB4" w14:paraId="72DEEE2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FE299B" w14:textId="7D5B57F0" w:rsidR="00840BCB" w:rsidRDefault="00840BC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Wykształcenie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8EFF24" w14:textId="7A82C7A4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PRZEDSZKOLNE </w:t>
            </w:r>
          </w:p>
        </w:tc>
      </w:tr>
      <w:tr w:rsidR="006A410A" w:rsidRPr="00DC2AB4" w14:paraId="6C1A4BB8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AA8421" w14:textId="3D3A6CC3" w:rsidR="006A410A" w:rsidRDefault="006A410A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Obywatelstwo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9BDA80" w14:textId="77777777" w:rsidR="006A410A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13EB398F" w14:textId="77777777" w:rsidTr="00CA7F13">
        <w:trPr>
          <w:trHeight w:val="30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87411C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2D0A27" w14:textId="448C1B72" w:rsidR="00116B5C" w:rsidRPr="007C1E19" w:rsidRDefault="00116B5C" w:rsidP="007C1E19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>ADRES ZAMIESZKANIA DZIECKA</w:t>
            </w:r>
          </w:p>
        </w:tc>
      </w:tr>
      <w:tr w:rsidR="00116B5C" w:rsidRPr="00DC2AB4" w14:paraId="1FB7B914" w14:textId="77777777" w:rsidTr="00F70431">
        <w:trPr>
          <w:trHeight w:val="7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0BF00D" w14:textId="354DF09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U</w:t>
            </w:r>
            <w:r w:rsidRPr="00DC2AB4">
              <w:rPr>
                <w:rFonts w:asciiTheme="minorHAnsi" w:hAnsiTheme="minorHAnsi" w:cstheme="minorHAnsi"/>
                <w:color w:val="000000"/>
              </w:rPr>
              <w:t>lica, nr domu i mieszkania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BB714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CD2D810" w14:textId="0E55AC30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5E856B0C" w14:textId="77777777" w:rsidTr="00677B83">
        <w:trPr>
          <w:trHeight w:val="64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43F0E1" w14:textId="0CE0F402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Kod pocztowy i miejscowoś</w:t>
            </w:r>
            <w:r w:rsidRPr="00DC2AB4">
              <w:rPr>
                <w:rFonts w:asciiTheme="minorHAnsi" w:hAnsiTheme="minorHAnsi" w:cstheme="minorHAnsi"/>
                <w:color w:val="000000"/>
              </w:rPr>
              <w:t>ć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1B40C5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6D8D3DB6" w14:textId="11217F3F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4B16DB04" w14:textId="77777777" w:rsidTr="00E11825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6895FC" w14:textId="181E6140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G</w:t>
            </w:r>
            <w:r w:rsidRPr="00DC2AB4">
              <w:rPr>
                <w:rFonts w:asciiTheme="minorHAnsi" w:hAnsiTheme="minorHAnsi" w:cstheme="minorHAnsi"/>
                <w:color w:val="000000"/>
              </w:rPr>
              <w:t>mina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E5706D" w14:textId="373A0FA6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40D5265D" w14:textId="77777777" w:rsidTr="00720093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DD04FD" w14:textId="7CD1A675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P</w:t>
            </w:r>
            <w:r w:rsidRPr="00DC2AB4">
              <w:rPr>
                <w:rFonts w:asciiTheme="minorHAnsi" w:hAnsiTheme="minorHAnsi" w:cstheme="minorHAnsi"/>
                <w:color w:val="000000"/>
              </w:rPr>
              <w:t>owiat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E89CD3" w14:textId="36975F54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147AD3CB" w14:textId="77777777" w:rsidTr="00313F8A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2DA436" w14:textId="1C93725E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W</w:t>
            </w:r>
            <w:r w:rsidRPr="00DC2AB4">
              <w:rPr>
                <w:rFonts w:asciiTheme="minorHAnsi" w:hAnsiTheme="minorHAnsi" w:cstheme="minorHAnsi"/>
                <w:color w:val="000000"/>
              </w:rPr>
              <w:t>ojewództwo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73721" w14:textId="61E068D3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</w:tbl>
    <w:p w14:paraId="06530A2B" w14:textId="77777777" w:rsidR="00B03207" w:rsidRPr="007C1E19" w:rsidRDefault="00B03207" w:rsidP="007C1E19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3336F0D2" w14:textId="1FB89609" w:rsidR="00DC2AB4" w:rsidRPr="00DC2AB4" w:rsidRDefault="00116B5C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DANE OSOBOWE RODZICÓW/OPIEKUNÓW PRAWNYCH</w:t>
      </w:r>
    </w:p>
    <w:tbl>
      <w:tblPr>
        <w:tblW w:w="9082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2780"/>
        <w:gridCol w:w="4123"/>
      </w:tblGrid>
      <w:tr w:rsidR="00DC2AB4" w:rsidRPr="00DC2AB4" w14:paraId="297FFAC7" w14:textId="77777777" w:rsidTr="00CA7F13">
        <w:trPr>
          <w:trHeight w:val="300"/>
        </w:trPr>
        <w:tc>
          <w:tcPr>
            <w:tcW w:w="2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3CEE15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868DAB" w14:textId="1FB17C4D" w:rsidR="00DC2AB4" w:rsidRPr="00116B5C" w:rsidRDefault="00116B5C" w:rsidP="00116B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>MATKA/OPIEKUN PRAWNY</w:t>
            </w:r>
          </w:p>
        </w:tc>
        <w:tc>
          <w:tcPr>
            <w:tcW w:w="41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F5C47F" w14:textId="7B594D04" w:rsidR="00DC2AB4" w:rsidRPr="00116B5C" w:rsidRDefault="00116B5C" w:rsidP="00116B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>OJCIEC/OPIEKUN PRAWNY</w:t>
            </w:r>
          </w:p>
        </w:tc>
      </w:tr>
      <w:tr w:rsidR="00DC2AB4" w:rsidRPr="00DC2AB4" w14:paraId="0F5D6F4A" w14:textId="77777777" w:rsidTr="00DC2AB4">
        <w:trPr>
          <w:trHeight w:val="43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47871" w14:textId="2AC0AB70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miona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4D50DA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23B82D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C2AB4" w:rsidRPr="00DC2AB4" w14:paraId="12361D76" w14:textId="77777777" w:rsidTr="00DC2AB4">
        <w:trPr>
          <w:trHeight w:val="43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8334AA" w14:textId="3F39CC6E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N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azwisko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881BDF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A22A1B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C2AB4" w:rsidRPr="00DC2AB4" w14:paraId="1ACC0D0A" w14:textId="77777777" w:rsidTr="00DC2AB4">
        <w:trPr>
          <w:trHeight w:val="43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14EE91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lastRenderedPageBreak/>
              <w:t>PESEL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10FB14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7D1644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840BCB" w:rsidRPr="00DC2AB4" w14:paraId="0F8099D0" w14:textId="77777777" w:rsidTr="00DC2AB4">
        <w:trPr>
          <w:trHeight w:val="43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B24CEE" w14:textId="5436860B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Wykształcenie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3DF8F6" w14:textId="77777777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84DF8B" w14:textId="77777777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A410A" w:rsidRPr="00DC2AB4" w14:paraId="2D63D864" w14:textId="77777777" w:rsidTr="00DC2AB4">
        <w:trPr>
          <w:trHeight w:val="43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D1A8DB" w14:textId="15BCD139" w:rsidR="006A410A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Obywatelstwo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79444" w14:textId="77777777" w:rsidR="006A410A" w:rsidRPr="00DC2AB4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0FC776" w14:textId="77777777" w:rsidR="006A410A" w:rsidRPr="00DC2AB4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04E9AF52" w14:textId="77777777" w:rsidTr="00CA7F13">
        <w:trPr>
          <w:trHeight w:val="30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1D0669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49CA7C" w14:textId="219B4825" w:rsidR="00116B5C" w:rsidRPr="007C1E19" w:rsidRDefault="00116B5C" w:rsidP="007C1E19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>ADRES ZAMIESZKANIA</w:t>
            </w:r>
          </w:p>
        </w:tc>
      </w:tr>
      <w:tr w:rsidR="00DC2AB4" w:rsidRPr="00DC2AB4" w14:paraId="72AA47B6" w14:textId="77777777" w:rsidTr="00DC2AB4">
        <w:trPr>
          <w:trHeight w:val="7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F7A014" w14:textId="1DA604B0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U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lica, nr domu i mieszkania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C4D717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7C4D32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C2AB4" w:rsidRPr="00DC2AB4" w14:paraId="233C598B" w14:textId="77777777" w:rsidTr="00DC2AB4">
        <w:trPr>
          <w:trHeight w:val="81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8DF513" w14:textId="480556ED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Kod pocztowy i miejscowoś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ć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FF995E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AB7F37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C2AB4" w:rsidRPr="00DC2AB4" w14:paraId="3103BF6F" w14:textId="77777777" w:rsidTr="00DC2AB4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43E6F0" w14:textId="668CF80B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T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elefon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FF5CEF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9CE4D6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C2AB4" w:rsidRPr="00DC2AB4" w14:paraId="4E59DB79" w14:textId="77777777" w:rsidTr="00DC2AB4">
        <w:trPr>
          <w:trHeight w:val="45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D3C90E" w14:textId="37E92935" w:rsidR="00DC2AB4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dres e-mail</w:t>
            </w:r>
          </w:p>
        </w:tc>
        <w:tc>
          <w:tcPr>
            <w:tcW w:w="278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D52615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1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22C12F" w14:textId="77777777" w:rsidR="00DC2AB4" w:rsidRPr="00DC2AB4" w:rsidRDefault="00DC2AB4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14:paraId="7BB135A2" w14:textId="77777777" w:rsidR="00DC2AB4" w:rsidRPr="00DC2AB4" w:rsidRDefault="00DC2AB4" w:rsidP="00DC2AB4">
      <w:pPr>
        <w:pStyle w:val="Akapitzlist"/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1F84919A" w14:textId="7B62EEA6" w:rsidR="00DC2AB4" w:rsidRPr="00DC2AB4" w:rsidRDefault="00840BCB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POZOSTAŁE DANE DZIECKA</w:t>
      </w:r>
    </w:p>
    <w:tbl>
      <w:tblPr>
        <w:tblW w:w="902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9"/>
        <w:gridCol w:w="4701"/>
      </w:tblGrid>
      <w:tr w:rsidR="00DC2AB4" w:rsidRPr="00DC2AB4" w14:paraId="056E4D92" w14:textId="77777777" w:rsidTr="00DC2AB4">
        <w:trPr>
          <w:trHeight w:val="72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570EDC" w14:textId="4B898FA6" w:rsidR="00DC2AB4" w:rsidRPr="00DC2AB4" w:rsidRDefault="00840BCB" w:rsidP="00840BCB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 xml:space="preserve">ziecko zamieszkujące na terenie gminy </w:t>
            </w:r>
            <w:r>
              <w:rPr>
                <w:rFonts w:asciiTheme="minorHAnsi" w:hAnsiTheme="minorHAnsi" w:cstheme="minorHAnsi"/>
                <w:color w:val="000000"/>
              </w:rPr>
              <w:t>Stary Dzierzgoń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E1D9D3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7ACBD9F5" w14:textId="77777777" w:rsidTr="00DC2AB4">
        <w:trPr>
          <w:trHeight w:val="435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F6C4A2" w14:textId="7915833E" w:rsidR="00DC2AB4" w:rsidRPr="00DC2AB4" w:rsidRDefault="00840BCB" w:rsidP="006A410A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 xml:space="preserve">ziecko </w:t>
            </w:r>
            <w:r w:rsidR="006A410A">
              <w:rPr>
                <w:rFonts w:asciiTheme="minorHAnsi" w:hAnsiTheme="minorHAnsi" w:cstheme="minorHAnsi"/>
                <w:color w:val="000000"/>
              </w:rPr>
              <w:t>z niepełnosprawnością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E26866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</w:tbl>
    <w:p w14:paraId="46AAC546" w14:textId="77777777" w:rsidR="006A410A" w:rsidRPr="006A410A" w:rsidRDefault="006A410A" w:rsidP="006A410A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22355A01" w14:textId="319BE1E1" w:rsidR="00DC2AB4" w:rsidRPr="00DC2AB4" w:rsidRDefault="006A410A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INNE DANE NIEZBĘDNE DO WPROWADZENIA DO ZBIORU</w:t>
      </w:r>
    </w:p>
    <w:tbl>
      <w:tblPr>
        <w:tblW w:w="902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9"/>
        <w:gridCol w:w="4701"/>
      </w:tblGrid>
      <w:tr w:rsidR="00DC2AB4" w:rsidRPr="00DC2AB4" w14:paraId="2B310610" w14:textId="77777777" w:rsidTr="00DC2AB4">
        <w:trPr>
          <w:trHeight w:val="60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B0F9C7" w14:textId="7EC064ED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bezdomna lub dotknięta wykluczeniem z dostępu do mieszkań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6B0F26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599520E5" w14:textId="77777777" w:rsidTr="00DC2AB4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C264D0" w14:textId="57FC8D45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w innej niekorzystnej sytuacji społecznej (innej niż powyższe)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A2409A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134145A7" w14:textId="77777777" w:rsidTr="00B03207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1BDFEF" w14:textId="2313B8F1" w:rsidR="00DC2AB4" w:rsidRPr="00DC2AB4" w:rsidRDefault="006A410A" w:rsidP="00B03207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należąca do mniejszości narodowej lub etnicznej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6ABF7F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</w:tbl>
    <w:p w14:paraId="70AFFEF7" w14:textId="77777777" w:rsidR="00DC2AB4" w:rsidRPr="00DC2AB4" w:rsidRDefault="00DC2AB4" w:rsidP="00DC2AB4">
      <w:pPr>
        <w:pStyle w:val="Akapitzlist"/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4F9FCF9D" w14:textId="77777777" w:rsidR="00DC2AB4" w:rsidRPr="00DC2AB4" w:rsidRDefault="00DC2AB4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b/>
          <w:sz w:val="22"/>
          <w:szCs w:val="22"/>
        </w:rPr>
        <w:t>Pozostałe oświadczenia i deklaracje</w:t>
      </w:r>
    </w:p>
    <w:p w14:paraId="292D854E" w14:textId="77777777" w:rsidR="00DC2AB4" w:rsidRDefault="00DC2AB4" w:rsidP="00DC2AB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Ja, niżej podpisany/a:</w:t>
      </w:r>
      <w:bookmarkStart w:id="0" w:name="_GoBack"/>
      <w:bookmarkEnd w:id="0"/>
    </w:p>
    <w:p w14:paraId="358CDFB8" w14:textId="77777777" w:rsidR="00DC2AB4" w:rsidRDefault="00DC2AB4" w:rsidP="00DC2AB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3D211039" w14:textId="4FE42CCE" w:rsidR="00DC2AB4" w:rsidRDefault="00DC2AB4" w:rsidP="00DC2AB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(imię i nazwisko rodzica/opiekuna prawnego)</w:t>
      </w:r>
    </w:p>
    <w:p w14:paraId="019AD7BC" w14:textId="6A5720CE" w:rsidR="00B03207" w:rsidRDefault="00B03207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D</w:t>
      </w:r>
      <w:r w:rsidRPr="00B03207">
        <w:rPr>
          <w:rFonts w:asciiTheme="minorHAnsi" w:hAnsiTheme="minorHAnsi" w:cstheme="minorHAnsi"/>
          <w:sz w:val="22"/>
          <w:szCs w:val="22"/>
        </w:rPr>
        <w:t>eklaruję chęć udziału mojego dziecka w działaniach realizowanych przez Beneficjenta projektu w ramach dofinansowania finansowanego ze środków Projektu.</w:t>
      </w:r>
    </w:p>
    <w:p w14:paraId="73F0B7CA" w14:textId="641713EF" w:rsidR="00DC2AB4" w:rsidRPr="00DC2AB4" w:rsidRDefault="00DC2AB4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Oświadczam, iż jestem</w:t>
      </w:r>
      <w:r w:rsidR="003E709E">
        <w:rPr>
          <w:rFonts w:asciiTheme="minorHAnsi" w:hAnsiTheme="minorHAnsi" w:cstheme="minorHAnsi"/>
          <w:sz w:val="22"/>
          <w:szCs w:val="22"/>
        </w:rPr>
        <w:t>/nie jestem*</w:t>
      </w:r>
      <w:r w:rsidRPr="00DC2AB4">
        <w:rPr>
          <w:rFonts w:asciiTheme="minorHAnsi" w:hAnsiTheme="minorHAnsi" w:cstheme="minorHAnsi"/>
          <w:sz w:val="22"/>
          <w:szCs w:val="22"/>
        </w:rPr>
        <w:t xml:space="preserve"> zainteresowany/a udziałem w projekcie </w:t>
      </w:r>
      <w:r w:rsidR="003E709E">
        <w:rPr>
          <w:rFonts w:asciiTheme="minorHAnsi" w:hAnsiTheme="minorHAnsi" w:cstheme="minorHAnsi"/>
          <w:sz w:val="22"/>
          <w:szCs w:val="22"/>
        </w:rPr>
        <w:t>pn.: „Edukacja przedszkolna! Priorytetem w Gminie Stary Dzierzgoń”</w:t>
      </w:r>
      <w:r w:rsidRPr="00DC2AB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4C7A42F" w14:textId="77777777" w:rsidR="00DC2AB4" w:rsidRPr="00DC2AB4" w:rsidRDefault="00DC2AB4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Zapoznałem/</w:t>
      </w:r>
      <w:proofErr w:type="spellStart"/>
      <w:r w:rsidRPr="00DC2AB4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DC2AB4">
        <w:rPr>
          <w:rFonts w:asciiTheme="minorHAnsi" w:hAnsiTheme="minorHAnsi" w:cstheme="minorHAnsi"/>
          <w:sz w:val="22"/>
          <w:szCs w:val="22"/>
        </w:rPr>
        <w:t xml:space="preserve"> się z zasadami rekrutacji i udziału w ww. projekcie zawartymi w Regulaminie rekrutacji  i akceptuję je w całości.</w:t>
      </w:r>
    </w:p>
    <w:p w14:paraId="29F29D2E" w14:textId="70B74B9D" w:rsidR="00DC2AB4" w:rsidRPr="00DC2AB4" w:rsidRDefault="00DC2AB4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Zostałem/</w:t>
      </w:r>
      <w:proofErr w:type="spellStart"/>
      <w:r w:rsidRPr="00DC2AB4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DC2AB4">
        <w:rPr>
          <w:rFonts w:asciiTheme="minorHAnsi" w:hAnsiTheme="minorHAnsi" w:cstheme="minorHAnsi"/>
          <w:sz w:val="22"/>
          <w:szCs w:val="22"/>
        </w:rPr>
        <w:t xml:space="preserve"> poinformowany/a, że projekt jest współfinansowany ze środków Unii Europejskiej w ramach Eur</w:t>
      </w:r>
      <w:r w:rsidR="003E709E">
        <w:rPr>
          <w:rFonts w:asciiTheme="minorHAnsi" w:hAnsiTheme="minorHAnsi" w:cstheme="minorHAnsi"/>
          <w:sz w:val="22"/>
          <w:szCs w:val="22"/>
        </w:rPr>
        <w:t>opejskiego Funduszu Społecznego Plus (EFS+)</w:t>
      </w:r>
    </w:p>
    <w:p w14:paraId="5B84BC29" w14:textId="6097052F" w:rsidR="00DC2AB4" w:rsidRPr="00DC2AB4" w:rsidRDefault="00DC2AB4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 xml:space="preserve"> Jestem świadomy/a, iż złożenie formularza rekrutacyjnego nie jest równoznaczne </w:t>
      </w:r>
      <w:r>
        <w:rPr>
          <w:rFonts w:asciiTheme="minorHAnsi" w:hAnsiTheme="minorHAnsi" w:cstheme="minorHAnsi"/>
          <w:sz w:val="22"/>
          <w:szCs w:val="22"/>
        </w:rPr>
        <w:br/>
      </w:r>
      <w:r w:rsidRPr="00DC2AB4">
        <w:rPr>
          <w:rFonts w:asciiTheme="minorHAnsi" w:hAnsiTheme="minorHAnsi" w:cstheme="minorHAnsi"/>
          <w:sz w:val="22"/>
          <w:szCs w:val="22"/>
        </w:rPr>
        <w:t>z zakwalifikowaniem mojego dziecka do objęcia wsparciem w ramach projektu.</w:t>
      </w:r>
    </w:p>
    <w:p w14:paraId="0E33518E" w14:textId="77777777" w:rsidR="00DC2AB4" w:rsidRDefault="00DC2AB4" w:rsidP="00B03207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Jestem świadomy/a odpowiedzialności karnej wynikającej z art. 233 § 1 kodeksu karnego.</w:t>
      </w:r>
    </w:p>
    <w:p w14:paraId="2CC4A3F4" w14:textId="6B00F1E7" w:rsidR="00B03207" w:rsidRPr="00B03207" w:rsidRDefault="00B03207" w:rsidP="00B03207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B03207">
        <w:rPr>
          <w:rFonts w:asciiTheme="minorHAnsi" w:hAnsiTheme="minorHAnsi" w:cstheme="minorHAnsi"/>
          <w:sz w:val="22"/>
          <w:szCs w:val="22"/>
        </w:rPr>
        <w:t>Przyjmuję do wiadomości informację o obowiązku przekazania danych po zakończeniu Projektu potrzebnych do wyliczenia wskaźników rezultatu bezpośredniego oraz możliwości przyszłego udziału w badaniu ewaluacyjnym.</w:t>
      </w:r>
    </w:p>
    <w:p w14:paraId="495CA745" w14:textId="0D4B822D" w:rsidR="00DC2AB4" w:rsidRDefault="00DC2AB4" w:rsidP="003E709E">
      <w:pPr>
        <w:pStyle w:val="Akapitzlist"/>
        <w:numPr>
          <w:ilvl w:val="0"/>
          <w:numId w:val="5"/>
        </w:numPr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 xml:space="preserve">Oświadczam, że wszystkie dane zawarte w Formularzu rekrutacyjnym są prawdziwe </w:t>
      </w:r>
      <w:r>
        <w:rPr>
          <w:rFonts w:asciiTheme="minorHAnsi" w:hAnsiTheme="minorHAnsi" w:cstheme="minorHAnsi"/>
          <w:sz w:val="22"/>
          <w:szCs w:val="22"/>
        </w:rPr>
        <w:br/>
      </w:r>
      <w:r w:rsidRPr="00DC2AB4">
        <w:rPr>
          <w:rFonts w:asciiTheme="minorHAnsi" w:hAnsiTheme="minorHAnsi" w:cstheme="minorHAnsi"/>
          <w:sz w:val="22"/>
          <w:szCs w:val="22"/>
        </w:rPr>
        <w:t>i zobowiązuję się do niezwłocznego powiadomienia w Biurze Projektu o wszelkich zmianach zaistniałych w moich danych osobowych, w terminie 30 dni od zaistniałej zmiany.</w:t>
      </w:r>
    </w:p>
    <w:p w14:paraId="24CDB68A" w14:textId="77777777" w:rsidR="003E709E" w:rsidRDefault="003E709E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C51AF2" w14:textId="6C1A9DF0" w:rsidR="00DC2AB4" w:rsidRDefault="00DC2AB4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7B7ABC" w14:textId="77777777" w:rsidR="00B03207" w:rsidRDefault="00B03207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2B6DE2" w14:textId="77777777" w:rsidR="007C1E19" w:rsidRDefault="007C1E19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36B03" w14:textId="77777777" w:rsidR="007C1E19" w:rsidRDefault="007C1E19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20597D" w14:textId="77777777" w:rsidR="00B03207" w:rsidRDefault="00B03207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15C60E" w14:textId="77777777" w:rsidR="00B03207" w:rsidRPr="003E709E" w:rsidRDefault="00B03207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E0CC8E" w14:textId="684DE7DE" w:rsidR="00DC2AB4" w:rsidRPr="00DC2AB4" w:rsidRDefault="00DC2AB4" w:rsidP="00DC2AB4">
      <w:pPr>
        <w:pStyle w:val="Akapitzlist"/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</w:rPr>
        <w:t xml:space="preserve">Dnia ………………….., </w:t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  <w:t>…………………………………………………….</w:t>
      </w:r>
    </w:p>
    <w:p w14:paraId="30EC2132" w14:textId="6DC2389A" w:rsidR="003E709E" w:rsidRDefault="00DC2AB4" w:rsidP="003E709E">
      <w:pPr>
        <w:pStyle w:val="Standard"/>
        <w:ind w:left="4248" w:firstLine="708"/>
        <w:rPr>
          <w:rFonts w:asciiTheme="minorHAnsi" w:hAnsiTheme="minorHAnsi" w:cstheme="minorHAnsi"/>
        </w:rPr>
      </w:pPr>
      <w:r w:rsidRPr="00DC2AB4">
        <w:rPr>
          <w:rFonts w:asciiTheme="minorHAnsi" w:hAnsiTheme="minorHAnsi" w:cstheme="minorHAnsi"/>
        </w:rPr>
        <w:t>(czytelny podpis rodzica/opiekuna prawnego)</w:t>
      </w:r>
    </w:p>
    <w:p w14:paraId="4127CB9B" w14:textId="77777777" w:rsidR="003E709E" w:rsidRDefault="003E709E" w:rsidP="003E709E">
      <w:pPr>
        <w:pStyle w:val="Standard"/>
        <w:rPr>
          <w:rFonts w:asciiTheme="minorHAnsi" w:hAnsiTheme="minorHAnsi" w:cstheme="minorHAnsi"/>
        </w:rPr>
      </w:pPr>
    </w:p>
    <w:p w14:paraId="504BCA16" w14:textId="0D78786D" w:rsidR="003E709E" w:rsidRPr="00DC2AB4" w:rsidRDefault="003E709E" w:rsidP="001C27F1">
      <w:pPr>
        <w:pStyle w:val="Akapitzlist"/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*niepotrzebne skreślić</w:t>
      </w:r>
    </w:p>
    <w:sectPr w:rsidR="003E709E" w:rsidRPr="00DC2AB4" w:rsidSect="00B0320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567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45CAF" w14:textId="77777777" w:rsidR="007409B0" w:rsidRDefault="007409B0">
      <w:r>
        <w:separator/>
      </w:r>
    </w:p>
  </w:endnote>
  <w:endnote w:type="continuationSeparator" w:id="0">
    <w:p w14:paraId="03DF134E" w14:textId="77777777" w:rsidR="007409B0" w:rsidRDefault="007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932B7" w14:textId="77777777" w:rsidR="00B03207" w:rsidRDefault="00B03207" w:rsidP="00B03207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62CBD5E2" w14:textId="77777777" w:rsidR="00B03207" w:rsidRPr="00B03207" w:rsidRDefault="00B03207" w:rsidP="00B03207">
    <w:pPr>
      <w:tabs>
        <w:tab w:val="center" w:pos="4536"/>
        <w:tab w:val="right" w:pos="9072"/>
      </w:tabs>
      <w:spacing w:line="276" w:lineRule="auto"/>
      <w:ind w:left="426"/>
      <w:jc w:val="center"/>
    </w:pPr>
    <w:r w:rsidRPr="00B03207">
      <w:t>Fundusze Europejskie dla Pomorza 2021-2027</w:t>
    </w:r>
  </w:p>
  <w:p w14:paraId="676ABC1E" w14:textId="77777777" w:rsidR="00B03207" w:rsidRDefault="00B0320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856C0" w14:textId="77777777" w:rsidR="007B2500" w:rsidRPr="00B01F08" w:rsidRDefault="009F2DF8" w:rsidP="00B01F08">
    <w:pPr>
      <w:pStyle w:val="Stopka"/>
    </w:pPr>
    <w:r>
      <w:rPr>
        <w:noProof/>
      </w:rPr>
      <w:drawing>
        <wp:anchor distT="0" distB="0" distL="114300" distR="114300" simplePos="0" relativeHeight="251656704" behindDoc="0" locked="0" layoutInCell="0" allowOverlap="1" wp14:anchorId="604503F7" wp14:editId="52B5FBE9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49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04DD4" w14:textId="77777777" w:rsidR="007409B0" w:rsidRDefault="007409B0">
      <w:r>
        <w:separator/>
      </w:r>
    </w:p>
  </w:footnote>
  <w:footnote w:type="continuationSeparator" w:id="0">
    <w:p w14:paraId="6A334748" w14:textId="77777777" w:rsidR="007409B0" w:rsidRDefault="0074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80800" w14:textId="772F2980" w:rsidR="00B03207" w:rsidRDefault="00B03207">
    <w:pPr>
      <w:pStyle w:val="Nagwek"/>
    </w:pPr>
    <w:r w:rsidRPr="00B03207">
      <w:rPr>
        <w:noProof/>
      </w:rPr>
      <w:drawing>
        <wp:anchor distT="0" distB="0" distL="114300" distR="114300" simplePos="0" relativeHeight="251659264" behindDoc="0" locked="0" layoutInCell="1" allowOverlap="1" wp14:anchorId="67580EE8" wp14:editId="3840BA6A">
          <wp:simplePos x="0" y="0"/>
          <wp:positionH relativeFrom="margin">
            <wp:posOffset>-358140</wp:posOffset>
          </wp:positionH>
          <wp:positionV relativeFrom="margin">
            <wp:posOffset>-706120</wp:posOffset>
          </wp:positionV>
          <wp:extent cx="6609080" cy="6191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9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21B" w14:textId="54913218" w:rsidR="007B2500" w:rsidRDefault="003E709E" w:rsidP="00EB5B93">
    <w:pPr>
      <w:pStyle w:val="Nagwek"/>
      <w:ind w:left="-709"/>
    </w:pPr>
    <w:r>
      <w:rPr>
        <w:noProof/>
      </w:rPr>
      <w:drawing>
        <wp:inline distT="0" distB="0" distL="0" distR="0" wp14:anchorId="3B067EB9" wp14:editId="0EB5191D">
          <wp:extent cx="7029450" cy="65849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9CD"/>
    <w:multiLevelType w:val="multilevel"/>
    <w:tmpl w:val="EB023F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B293A"/>
    <w:multiLevelType w:val="multilevel"/>
    <w:tmpl w:val="9612B40A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03B85C75"/>
    <w:multiLevelType w:val="multilevel"/>
    <w:tmpl w:val="8FDEB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36227"/>
    <w:multiLevelType w:val="multilevel"/>
    <w:tmpl w:val="9724B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00695A"/>
    <w:multiLevelType w:val="hybridMultilevel"/>
    <w:tmpl w:val="F2B6B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CAE2733"/>
    <w:multiLevelType w:val="multilevel"/>
    <w:tmpl w:val="FC40BD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22981"/>
    <w:multiLevelType w:val="multilevel"/>
    <w:tmpl w:val="4114184A"/>
    <w:styleLink w:val="WWNum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5FD2609"/>
    <w:multiLevelType w:val="multilevel"/>
    <w:tmpl w:val="A7B0B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16666"/>
    <w:multiLevelType w:val="multilevel"/>
    <w:tmpl w:val="40BCF0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ED267C"/>
    <w:multiLevelType w:val="multilevel"/>
    <w:tmpl w:val="25E641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16B5A"/>
    <w:multiLevelType w:val="multilevel"/>
    <w:tmpl w:val="36DCE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7F34AA"/>
    <w:multiLevelType w:val="multilevel"/>
    <w:tmpl w:val="5776AB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16">
    <w:nsid w:val="3FD74A0A"/>
    <w:multiLevelType w:val="multilevel"/>
    <w:tmpl w:val="342620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D950B2"/>
    <w:multiLevelType w:val="multilevel"/>
    <w:tmpl w:val="20142266"/>
    <w:styleLink w:val="WWNum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>
    <w:nsid w:val="4B473099"/>
    <w:multiLevelType w:val="multilevel"/>
    <w:tmpl w:val="1D9086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4A188D"/>
    <w:multiLevelType w:val="multilevel"/>
    <w:tmpl w:val="38882A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21">
    <w:nsid w:val="52E43AF5"/>
    <w:multiLevelType w:val="multilevel"/>
    <w:tmpl w:val="EB8E6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535B93"/>
    <w:multiLevelType w:val="multilevel"/>
    <w:tmpl w:val="DEBC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C43EC2"/>
    <w:multiLevelType w:val="hybridMultilevel"/>
    <w:tmpl w:val="9E06F0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F529E1"/>
    <w:multiLevelType w:val="multilevel"/>
    <w:tmpl w:val="B2BC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33B90"/>
    <w:multiLevelType w:val="multilevel"/>
    <w:tmpl w:val="AC327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1805A0"/>
    <w:multiLevelType w:val="multilevel"/>
    <w:tmpl w:val="DE589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>
    <w:nsid w:val="659D0AA8"/>
    <w:multiLevelType w:val="multilevel"/>
    <w:tmpl w:val="F034AB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82612E"/>
    <w:multiLevelType w:val="multilevel"/>
    <w:tmpl w:val="D578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6566D4"/>
    <w:multiLevelType w:val="hybridMultilevel"/>
    <w:tmpl w:val="2AF2F5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3C0214"/>
    <w:multiLevelType w:val="multilevel"/>
    <w:tmpl w:val="C15A43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>
    <w:nsid w:val="740E7DDF"/>
    <w:multiLevelType w:val="multilevel"/>
    <w:tmpl w:val="2E584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5">
    <w:nsid w:val="7A723CD3"/>
    <w:multiLevelType w:val="multilevel"/>
    <w:tmpl w:val="47144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nsid w:val="7C97708F"/>
    <w:multiLevelType w:val="hybridMultilevel"/>
    <w:tmpl w:val="C4F8D2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37"/>
  </w:num>
  <w:num w:numId="3">
    <w:abstractNumId w:val="27"/>
  </w:num>
  <w:num w:numId="4">
    <w:abstractNumId w:val="32"/>
  </w:num>
  <w:num w:numId="5">
    <w:abstractNumId w:val="34"/>
  </w:num>
  <w:num w:numId="6">
    <w:abstractNumId w:val="36"/>
  </w:num>
  <w:num w:numId="7">
    <w:abstractNumId w:val="20"/>
  </w:num>
  <w:num w:numId="8">
    <w:abstractNumId w:val="12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18"/>
  </w:num>
  <w:num w:numId="14">
    <w:abstractNumId w:val="3"/>
  </w:num>
  <w:num w:numId="15">
    <w:abstractNumId w:val="24"/>
  </w:num>
  <w:num w:numId="16">
    <w:abstractNumId w:val="35"/>
  </w:num>
  <w:num w:numId="17">
    <w:abstractNumId w:val="11"/>
  </w:num>
  <w:num w:numId="18">
    <w:abstractNumId w:val="21"/>
  </w:num>
  <w:num w:numId="19">
    <w:abstractNumId w:val="33"/>
  </w:num>
  <w:num w:numId="20">
    <w:abstractNumId w:val="13"/>
  </w:num>
  <w:num w:numId="21">
    <w:abstractNumId w:val="31"/>
  </w:num>
  <w:num w:numId="22">
    <w:abstractNumId w:val="7"/>
  </w:num>
  <w:num w:numId="23">
    <w:abstractNumId w:val="28"/>
  </w:num>
  <w:num w:numId="24">
    <w:abstractNumId w:val="30"/>
  </w:num>
  <w:num w:numId="25">
    <w:abstractNumId w:val="6"/>
  </w:num>
  <w:num w:numId="26">
    <w:abstractNumId w:val="22"/>
  </w:num>
  <w:num w:numId="27">
    <w:abstractNumId w:val="26"/>
  </w:num>
  <w:num w:numId="28">
    <w:abstractNumId w:val="9"/>
  </w:num>
  <w:num w:numId="29">
    <w:abstractNumId w:val="5"/>
  </w:num>
  <w:num w:numId="30">
    <w:abstractNumId w:val="14"/>
  </w:num>
  <w:num w:numId="31">
    <w:abstractNumId w:val="16"/>
  </w:num>
  <w:num w:numId="32">
    <w:abstractNumId w:val="10"/>
  </w:num>
  <w:num w:numId="33">
    <w:abstractNumId w:val="19"/>
  </w:num>
  <w:num w:numId="34">
    <w:abstractNumId w:val="0"/>
  </w:num>
  <w:num w:numId="35">
    <w:abstractNumId w:val="38"/>
  </w:num>
  <w:num w:numId="36">
    <w:abstractNumId w:val="23"/>
  </w:num>
  <w:num w:numId="37">
    <w:abstractNumId w:val="2"/>
  </w:num>
  <w:num w:numId="3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39">
    <w:abstractNumId w:val="8"/>
    <w:lvlOverride w:ilvl="0">
      <w:startOverride w:val="1"/>
    </w:lvlOverride>
  </w:num>
  <w:num w:numId="40">
    <w:abstractNumId w:val="8"/>
  </w:num>
  <w:num w:numId="41">
    <w:abstractNumId w:val="17"/>
    <w:lvlOverride w:ilvl="0">
      <w:lvl w:ilvl="0">
        <w:start w:val="1"/>
        <w:numFmt w:val="upperRoman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2">
    <w:abstractNumId w:val="17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F8"/>
    <w:rsid w:val="00004881"/>
    <w:rsid w:val="0001156E"/>
    <w:rsid w:val="00061F20"/>
    <w:rsid w:val="00062A82"/>
    <w:rsid w:val="00064E2B"/>
    <w:rsid w:val="00080D83"/>
    <w:rsid w:val="00083FBC"/>
    <w:rsid w:val="000A600E"/>
    <w:rsid w:val="000A7535"/>
    <w:rsid w:val="000C4BB4"/>
    <w:rsid w:val="000D283E"/>
    <w:rsid w:val="001048BD"/>
    <w:rsid w:val="00110A61"/>
    <w:rsid w:val="00116B5C"/>
    <w:rsid w:val="00124D4A"/>
    <w:rsid w:val="00125038"/>
    <w:rsid w:val="001304E7"/>
    <w:rsid w:val="00130B23"/>
    <w:rsid w:val="00145F89"/>
    <w:rsid w:val="00154D60"/>
    <w:rsid w:val="00161E8D"/>
    <w:rsid w:val="00180732"/>
    <w:rsid w:val="001904B0"/>
    <w:rsid w:val="001B210F"/>
    <w:rsid w:val="001C27F1"/>
    <w:rsid w:val="00225E43"/>
    <w:rsid w:val="00235F63"/>
    <w:rsid w:val="00241C1F"/>
    <w:rsid w:val="002425AE"/>
    <w:rsid w:val="00272A21"/>
    <w:rsid w:val="002A0B36"/>
    <w:rsid w:val="002C6347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97DE1"/>
    <w:rsid w:val="003C3BDE"/>
    <w:rsid w:val="003C554F"/>
    <w:rsid w:val="003C7FA1"/>
    <w:rsid w:val="003E709E"/>
    <w:rsid w:val="0040149C"/>
    <w:rsid w:val="00406C1A"/>
    <w:rsid w:val="00414478"/>
    <w:rsid w:val="004332D1"/>
    <w:rsid w:val="004437F2"/>
    <w:rsid w:val="0045755D"/>
    <w:rsid w:val="004735A3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513C81"/>
    <w:rsid w:val="0051504F"/>
    <w:rsid w:val="0052111D"/>
    <w:rsid w:val="00537906"/>
    <w:rsid w:val="00554E24"/>
    <w:rsid w:val="005672A6"/>
    <w:rsid w:val="005760A9"/>
    <w:rsid w:val="005772C1"/>
    <w:rsid w:val="00583EAA"/>
    <w:rsid w:val="00594464"/>
    <w:rsid w:val="005D474A"/>
    <w:rsid w:val="00622781"/>
    <w:rsid w:val="00640BFF"/>
    <w:rsid w:val="0065243A"/>
    <w:rsid w:val="00654E1A"/>
    <w:rsid w:val="00685A70"/>
    <w:rsid w:val="0069621B"/>
    <w:rsid w:val="006A410A"/>
    <w:rsid w:val="006B4267"/>
    <w:rsid w:val="006C03DC"/>
    <w:rsid w:val="006C32DC"/>
    <w:rsid w:val="006E7DCC"/>
    <w:rsid w:val="006F209E"/>
    <w:rsid w:val="00723ED0"/>
    <w:rsid w:val="00727F94"/>
    <w:rsid w:val="007337EB"/>
    <w:rsid w:val="00734E28"/>
    <w:rsid w:val="00740270"/>
    <w:rsid w:val="007409B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C1E19"/>
    <w:rsid w:val="007D61D6"/>
    <w:rsid w:val="007E1B19"/>
    <w:rsid w:val="007F3623"/>
    <w:rsid w:val="00801217"/>
    <w:rsid w:val="008172F2"/>
    <w:rsid w:val="00827043"/>
    <w:rsid w:val="00827311"/>
    <w:rsid w:val="008317F1"/>
    <w:rsid w:val="00834BB4"/>
    <w:rsid w:val="00835187"/>
    <w:rsid w:val="00840BCB"/>
    <w:rsid w:val="00853D98"/>
    <w:rsid w:val="00872D9B"/>
    <w:rsid w:val="00873501"/>
    <w:rsid w:val="00876326"/>
    <w:rsid w:val="008945D9"/>
    <w:rsid w:val="008C2238"/>
    <w:rsid w:val="008C5429"/>
    <w:rsid w:val="008D4DF4"/>
    <w:rsid w:val="008F29B3"/>
    <w:rsid w:val="00906A87"/>
    <w:rsid w:val="00911212"/>
    <w:rsid w:val="0097004A"/>
    <w:rsid w:val="0098426F"/>
    <w:rsid w:val="009D2FA6"/>
    <w:rsid w:val="009D71C1"/>
    <w:rsid w:val="009E3E0E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1F08"/>
    <w:rsid w:val="00B03207"/>
    <w:rsid w:val="00B16E8F"/>
    <w:rsid w:val="00B30401"/>
    <w:rsid w:val="00B32854"/>
    <w:rsid w:val="00B60502"/>
    <w:rsid w:val="00B6637D"/>
    <w:rsid w:val="00B712D3"/>
    <w:rsid w:val="00B92720"/>
    <w:rsid w:val="00BA790A"/>
    <w:rsid w:val="00BB76D0"/>
    <w:rsid w:val="00BC363C"/>
    <w:rsid w:val="00C249C4"/>
    <w:rsid w:val="00C43AFE"/>
    <w:rsid w:val="00C55121"/>
    <w:rsid w:val="00C62C24"/>
    <w:rsid w:val="00C6318B"/>
    <w:rsid w:val="00C635B6"/>
    <w:rsid w:val="00C9208D"/>
    <w:rsid w:val="00C9323D"/>
    <w:rsid w:val="00CA7F13"/>
    <w:rsid w:val="00CD68AC"/>
    <w:rsid w:val="00CE005B"/>
    <w:rsid w:val="00CF4D42"/>
    <w:rsid w:val="00D0361A"/>
    <w:rsid w:val="00D30ADD"/>
    <w:rsid w:val="00D43A0D"/>
    <w:rsid w:val="00D46867"/>
    <w:rsid w:val="00D526F3"/>
    <w:rsid w:val="00D55C85"/>
    <w:rsid w:val="00D64D3E"/>
    <w:rsid w:val="00D709BF"/>
    <w:rsid w:val="00D72F14"/>
    <w:rsid w:val="00D85590"/>
    <w:rsid w:val="00DA2034"/>
    <w:rsid w:val="00DB74FC"/>
    <w:rsid w:val="00DC11E9"/>
    <w:rsid w:val="00DC2AB4"/>
    <w:rsid w:val="00DC733E"/>
    <w:rsid w:val="00DF0AD7"/>
    <w:rsid w:val="00DF2074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C3D83"/>
    <w:rsid w:val="00ED3E76"/>
    <w:rsid w:val="00EE0EA7"/>
    <w:rsid w:val="00EF000D"/>
    <w:rsid w:val="00EF65CB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D5ABB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3E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  <w:style w:type="numbering" w:customStyle="1" w:styleId="WWNum8">
    <w:name w:val="WWNum8"/>
    <w:basedOn w:val="Bezlisty"/>
    <w:rsid w:val="00DC2AB4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  <w:style w:type="numbering" w:customStyle="1" w:styleId="WWNum8">
    <w:name w:val="WWNum8"/>
    <w:basedOn w:val="Bezlisty"/>
    <w:rsid w:val="00DC2AB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58</TotalTime>
  <Pages>3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projekty_ug</cp:lastModifiedBy>
  <cp:revision>6</cp:revision>
  <cp:lastPrinted>2022-06-21T15:50:00Z</cp:lastPrinted>
  <dcterms:created xsi:type="dcterms:W3CDTF">2022-07-19T15:33:00Z</dcterms:created>
  <dcterms:modified xsi:type="dcterms:W3CDTF">2024-09-12T12:20:00Z</dcterms:modified>
</cp:coreProperties>
</file>